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r w:rsidR="00B709C6" w:rsidRPr="00931D6F">
        <w:rPr>
          <w:rFonts w:ascii="Arial" w:hAnsi="Arial" w:cs="Arial"/>
          <w:b/>
          <w:bCs/>
          <w:sz w:val="24"/>
          <w:szCs w:val="24"/>
        </w:rPr>
        <w:t>1</w:t>
      </w:r>
      <w:r w:rsidR="00497352" w:rsidRPr="00931D6F">
        <w:rPr>
          <w:rFonts w:ascii="Arial" w:hAnsi="Arial" w:cs="Arial"/>
          <w:b/>
          <w:bCs/>
          <w:sz w:val="24"/>
          <w:szCs w:val="24"/>
        </w:rPr>
        <w:t>6</w:t>
      </w:r>
      <w:r w:rsidR="00C470E3">
        <w:rPr>
          <w:rFonts w:ascii="Arial" w:hAnsi="Arial" w:cs="Arial"/>
          <w:b/>
          <w:bCs/>
          <w:sz w:val="24"/>
          <w:szCs w:val="24"/>
        </w:rPr>
        <w:t>1009</w:t>
      </w:r>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0" w:name="OLE_LINK1"/>
      <w:bookmarkStart w:id="1"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0"/>
    <w:bookmarkEnd w:id="1"/>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proofErr w:type="gramStart"/>
      <w:r w:rsidR="00B630AE" w:rsidRPr="00931D6F">
        <w:rPr>
          <w:rFonts w:eastAsia="Calibri"/>
          <w:color w:val="000000"/>
          <w:sz w:val="22"/>
          <w:szCs w:val="22"/>
          <w:lang w:val="en-GB" w:eastAsia="ja-JP"/>
        </w:rPr>
        <w:t>.</w:t>
      </w:r>
      <w:r w:rsidRPr="00931D6F">
        <w:rPr>
          <w:rFonts w:eastAsia="Calibri"/>
          <w:color w:val="000000"/>
          <w:sz w:val="22"/>
          <w:szCs w:val="22"/>
          <w:lang w:val="en-GB" w:eastAsia="ja-JP"/>
        </w:rPr>
        <w:t>.</w:t>
      </w:r>
      <w:proofErr w:type="gramEnd"/>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 xml:space="preserve">Selection principles are critical for network slicing to </w:t>
      </w:r>
      <w:proofErr w:type="gramStart"/>
      <w:r w:rsidRPr="00931D6F">
        <w:rPr>
          <w:rFonts w:eastAsia="Calibri"/>
          <w:color w:val="000000"/>
          <w:sz w:val="22"/>
          <w:szCs w:val="22"/>
          <w:lang w:val="en-GB" w:eastAsia="ja-JP"/>
        </w:rPr>
        <w:t>be accomplished</w:t>
      </w:r>
      <w:proofErr w:type="gramEnd"/>
      <w:r w:rsidR="00060D2F" w:rsidRPr="00931D6F">
        <w:rPr>
          <w:rFonts w:eastAsia="Calibri"/>
          <w:color w:val="000000"/>
          <w:sz w:val="22"/>
          <w:szCs w:val="22"/>
          <w:lang w:val="en-GB" w:eastAsia="ja-JP"/>
        </w:rPr>
        <w:t>:</w:t>
      </w:r>
      <w:r w:rsidR="00883D23" w:rsidRPr="00931D6F">
        <w:rPr>
          <w:rFonts w:eastAsia="Calibri"/>
          <w:color w:val="000000"/>
          <w:sz w:val="22"/>
          <w:szCs w:val="22"/>
          <w:lang w:val="en-GB" w:eastAsia="ja-JP"/>
        </w:rPr>
        <w:t xml:space="preserve"> </w:t>
      </w:r>
      <w:r w:rsidRPr="00931D6F">
        <w:rPr>
          <w:rFonts w:eastAsia="Calibri"/>
          <w:color w:val="000000"/>
          <w:sz w:val="22"/>
          <w:szCs w:val="22"/>
          <w:lang w:val="en-GB" w:eastAsia="ja-JP"/>
        </w:rPr>
        <w:t xml:space="preserve">How </w:t>
      </w:r>
      <w:r w:rsidR="00883D23" w:rsidRPr="00931D6F">
        <w:rPr>
          <w:rFonts w:eastAsia="Calibri"/>
          <w:color w:val="000000"/>
          <w:sz w:val="22"/>
          <w:szCs w:val="22"/>
          <w:lang w:val="en-GB" w:eastAsia="ja-JP"/>
        </w:rPr>
        <w:t xml:space="preserve">is a </w:t>
      </w:r>
      <w:r w:rsidRPr="00931D6F">
        <w:rPr>
          <w:rFonts w:eastAsia="Calibri"/>
          <w:color w:val="000000"/>
          <w:sz w:val="22"/>
          <w:szCs w:val="22"/>
          <w:lang w:val="en-GB" w:eastAsia="ja-JP"/>
        </w:rPr>
        <w:t xml:space="preserve">UE </w:t>
      </w:r>
      <w:r w:rsidR="00883D23" w:rsidRPr="00931D6F">
        <w:rPr>
          <w:rFonts w:eastAsia="Calibri"/>
          <w:color w:val="000000"/>
          <w:sz w:val="22"/>
          <w:szCs w:val="22"/>
          <w:lang w:val="en-GB" w:eastAsia="ja-JP"/>
        </w:rPr>
        <w:t>steered</w:t>
      </w:r>
      <w:r w:rsidRPr="00931D6F">
        <w:rPr>
          <w:rFonts w:eastAsia="Calibri"/>
          <w:color w:val="000000"/>
          <w:sz w:val="22"/>
          <w:szCs w:val="22"/>
          <w:lang w:val="en-GB" w:eastAsia="ja-JP"/>
        </w:rPr>
        <w:t xml:space="preserve"> to a network slice</w:t>
      </w:r>
      <w:r w:rsidR="00060D2F" w:rsidRPr="00931D6F">
        <w:rPr>
          <w:rFonts w:eastAsia="Calibri"/>
          <w:color w:val="000000"/>
          <w:sz w:val="22"/>
          <w:szCs w:val="22"/>
          <w:lang w:val="en-GB" w:eastAsia="ja-JP"/>
        </w:rPr>
        <w:t>,</w:t>
      </w:r>
      <w:r w:rsidR="00883D23" w:rsidRPr="00931D6F">
        <w:rPr>
          <w:rFonts w:eastAsia="Calibri"/>
          <w:color w:val="000000"/>
          <w:sz w:val="22"/>
          <w:szCs w:val="22"/>
          <w:lang w:val="en-GB" w:eastAsia="ja-JP"/>
        </w:rPr>
        <w:t xml:space="preserve"> how are components of a network slice selected</w:t>
      </w:r>
      <w:r w:rsidR="00060D2F" w:rsidRPr="00931D6F">
        <w:rPr>
          <w:rFonts w:eastAsia="Calibri"/>
          <w:color w:val="000000"/>
          <w:sz w:val="22"/>
          <w:szCs w:val="22"/>
          <w:lang w:val="en-GB" w:eastAsia="ja-JP"/>
        </w:rPr>
        <w:t xml:space="preserve">, is the selection organized central or </w:t>
      </w:r>
      <w:proofErr w:type="spellStart"/>
      <w:r w:rsidR="00060D2F" w:rsidRPr="00931D6F">
        <w:rPr>
          <w:rFonts w:eastAsia="Calibri"/>
          <w:color w:val="000000"/>
          <w:sz w:val="22"/>
          <w:szCs w:val="22"/>
          <w:lang w:val="en-GB" w:eastAsia="ja-JP"/>
        </w:rPr>
        <w:t>decentral</w:t>
      </w:r>
      <w:proofErr w:type="spellEnd"/>
      <w:r w:rsidRPr="00931D6F">
        <w:rPr>
          <w:rFonts w:eastAsia="Calibri"/>
          <w:color w:val="000000"/>
          <w:sz w:val="22"/>
          <w:szCs w:val="22"/>
          <w:lang w:val="en-GB" w:eastAsia="ja-JP"/>
        </w:rPr>
        <w:t>?</w:t>
      </w:r>
    </w:p>
    <w:p w:rsidR="00152932" w:rsidRPr="00931D6F" w:rsidRDefault="00883D23"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 xml:space="preserve">In </w:t>
      </w:r>
      <w:r w:rsidR="00060D2F" w:rsidRPr="00931D6F">
        <w:rPr>
          <w:rFonts w:eastAsia="Calibri"/>
          <w:color w:val="000000"/>
          <w:sz w:val="22"/>
          <w:szCs w:val="22"/>
          <w:lang w:val="en-GB" w:eastAsia="ja-JP"/>
        </w:rPr>
        <w:t>principle,</w:t>
      </w:r>
      <w:r w:rsidRPr="00931D6F">
        <w:rPr>
          <w:rFonts w:eastAsia="Calibri"/>
          <w:color w:val="000000"/>
          <w:sz w:val="22"/>
          <w:szCs w:val="22"/>
          <w:lang w:val="en-GB" w:eastAsia="ja-JP"/>
        </w:rPr>
        <w:t xml:space="preserve"> a </w:t>
      </w:r>
      <w:r w:rsidR="00152932" w:rsidRPr="00931D6F">
        <w:rPr>
          <w:rFonts w:eastAsia="Calibri"/>
          <w:color w:val="000000"/>
          <w:sz w:val="22"/>
          <w:szCs w:val="22"/>
          <w:lang w:val="en-GB" w:eastAsia="ja-JP"/>
        </w:rPr>
        <w:t>UE should be able to camp on any network slice</w:t>
      </w:r>
      <w:r w:rsidR="00B630AE" w:rsidRPr="00931D6F">
        <w:rPr>
          <w:rFonts w:eastAsia="Calibri"/>
          <w:color w:val="000000"/>
          <w:sz w:val="22"/>
          <w:szCs w:val="22"/>
          <w:lang w:val="en-GB" w:eastAsia="ja-JP"/>
        </w:rPr>
        <w:t xml:space="preserve"> for which it </w:t>
      </w:r>
      <w:proofErr w:type="gramStart"/>
      <w:r w:rsidR="00B630AE" w:rsidRPr="00931D6F">
        <w:rPr>
          <w:rFonts w:eastAsia="Calibri"/>
          <w:color w:val="000000"/>
          <w:sz w:val="22"/>
          <w:szCs w:val="22"/>
          <w:lang w:val="en-GB" w:eastAsia="ja-JP"/>
        </w:rPr>
        <w:t>is authorized</w:t>
      </w:r>
      <w:r w:rsidR="00D46674" w:rsidRPr="00931D6F">
        <w:rPr>
          <w:rFonts w:eastAsia="Calibri"/>
          <w:color w:val="000000"/>
          <w:sz w:val="22"/>
          <w:szCs w:val="22"/>
          <w:lang w:val="en-GB" w:eastAsia="ja-JP"/>
        </w:rPr>
        <w:t xml:space="preserve"> and configured</w:t>
      </w:r>
      <w:r w:rsidR="00152932" w:rsidRPr="00931D6F">
        <w:rPr>
          <w:rFonts w:eastAsia="Calibri"/>
          <w:color w:val="000000"/>
          <w:sz w:val="22"/>
          <w:szCs w:val="22"/>
          <w:lang w:val="en-GB" w:eastAsia="ja-JP"/>
        </w:rPr>
        <w:t xml:space="preserve"> at any time</w:t>
      </w:r>
      <w:proofErr w:type="gramEnd"/>
      <w:r w:rsidR="00152932" w:rsidRPr="00931D6F">
        <w:rPr>
          <w:rFonts w:eastAsia="Calibri"/>
          <w:color w:val="000000"/>
          <w:sz w:val="22"/>
          <w:szCs w:val="22"/>
          <w:lang w:val="en-GB" w:eastAsia="ja-JP"/>
        </w:rPr>
        <w:t xml:space="preserve">. </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Defin</w:t>
      </w:r>
      <w:r w:rsidR="00060D2F" w:rsidRPr="00931D6F">
        <w:rPr>
          <w:rFonts w:eastAsia="Calibri"/>
          <w:color w:val="000000"/>
          <w:sz w:val="22"/>
          <w:szCs w:val="22"/>
          <w:lang w:val="en-GB" w:eastAsia="ja-JP"/>
        </w:rPr>
        <w:t>ition</w:t>
      </w:r>
      <w:r w:rsidRPr="00931D6F">
        <w:rPr>
          <w:rFonts w:eastAsia="Calibri"/>
          <w:color w:val="000000"/>
          <w:sz w:val="22"/>
          <w:szCs w:val="22"/>
          <w:lang w:val="en-GB" w:eastAsia="ja-JP"/>
        </w:rPr>
        <w:t xml:space="preserve"> </w:t>
      </w:r>
      <w:r w:rsidR="00060D2F" w:rsidRPr="00931D6F">
        <w:rPr>
          <w:rFonts w:eastAsia="Calibri"/>
          <w:color w:val="000000"/>
          <w:sz w:val="22"/>
          <w:szCs w:val="22"/>
          <w:lang w:val="en-GB" w:eastAsia="ja-JP"/>
        </w:rPr>
        <w:t xml:space="preserve">of </w:t>
      </w:r>
      <w:r w:rsidRPr="00931D6F">
        <w:rPr>
          <w:rFonts w:eastAsia="Calibri"/>
          <w:color w:val="000000"/>
          <w:sz w:val="22"/>
          <w:szCs w:val="22"/>
          <w:lang w:val="en-GB" w:eastAsia="ja-JP"/>
        </w:rPr>
        <w:t xml:space="preserve">a multi-dimensional descriptor (e.g. application, service descriptor) that </w:t>
      </w:r>
      <w:r w:rsidR="00060D2F" w:rsidRPr="00931D6F">
        <w:rPr>
          <w:rFonts w:eastAsia="Calibri"/>
          <w:color w:val="000000"/>
          <w:sz w:val="22"/>
          <w:szCs w:val="22"/>
          <w:lang w:val="en-GB" w:eastAsia="ja-JP"/>
        </w:rPr>
        <w:t xml:space="preserve">is configured </w:t>
      </w:r>
      <w:r w:rsidR="00915D77" w:rsidRPr="00931D6F">
        <w:rPr>
          <w:rFonts w:eastAsia="Calibri"/>
          <w:color w:val="000000"/>
          <w:sz w:val="22"/>
          <w:szCs w:val="22"/>
          <w:lang w:val="en-GB" w:eastAsia="ja-JP"/>
        </w:rPr>
        <w:t>i</w:t>
      </w:r>
      <w:r w:rsidR="00060D2F" w:rsidRPr="00931D6F">
        <w:rPr>
          <w:rFonts w:eastAsia="Calibri"/>
          <w:color w:val="000000"/>
          <w:sz w:val="22"/>
          <w:szCs w:val="22"/>
          <w:lang w:val="en-GB" w:eastAsia="ja-JP"/>
        </w:rPr>
        <w:t xml:space="preserve">n </w:t>
      </w:r>
      <w:r w:rsidRPr="00931D6F">
        <w:rPr>
          <w:rFonts w:eastAsia="Calibri"/>
          <w:color w:val="000000"/>
          <w:sz w:val="22"/>
          <w:szCs w:val="22"/>
          <w:lang w:val="en-GB" w:eastAsia="ja-JP"/>
        </w:rPr>
        <w:t xml:space="preserve">the UE </w:t>
      </w:r>
      <w:r w:rsidR="00060D2F" w:rsidRPr="00931D6F">
        <w:rPr>
          <w:rFonts w:eastAsia="Calibri"/>
          <w:color w:val="000000"/>
          <w:sz w:val="22"/>
          <w:szCs w:val="22"/>
          <w:lang w:val="en-GB" w:eastAsia="ja-JP"/>
        </w:rPr>
        <w:t>and</w:t>
      </w:r>
      <w:r w:rsidRPr="00931D6F">
        <w:rPr>
          <w:rFonts w:eastAsia="Calibri"/>
          <w:color w:val="000000"/>
          <w:sz w:val="22"/>
          <w:szCs w:val="22"/>
          <w:lang w:val="en-GB" w:eastAsia="ja-JP"/>
        </w:rPr>
        <w:t xml:space="preserve"> report</w:t>
      </w:r>
      <w:r w:rsidR="00060D2F" w:rsidRPr="00931D6F">
        <w:rPr>
          <w:rFonts w:eastAsia="Calibri"/>
          <w:color w:val="000000"/>
          <w:sz w:val="22"/>
          <w:szCs w:val="22"/>
          <w:lang w:val="en-GB" w:eastAsia="ja-JP"/>
        </w:rPr>
        <w:t xml:space="preserve">ed to the network </w:t>
      </w:r>
      <w:r w:rsidR="00915D77" w:rsidRPr="00931D6F">
        <w:rPr>
          <w:rFonts w:eastAsia="Calibri"/>
          <w:color w:val="000000"/>
          <w:sz w:val="22"/>
          <w:szCs w:val="22"/>
          <w:lang w:val="en-GB" w:eastAsia="ja-JP"/>
        </w:rPr>
        <w:t>allows</w:t>
      </w:r>
      <w:r w:rsidR="00060D2F" w:rsidRPr="00931D6F">
        <w:rPr>
          <w:rFonts w:eastAsia="Calibri"/>
          <w:color w:val="000000"/>
          <w:sz w:val="22"/>
          <w:szCs w:val="22"/>
          <w:lang w:val="en-GB" w:eastAsia="ja-JP"/>
        </w:rPr>
        <w:t xml:space="preserve"> </w:t>
      </w:r>
      <w:r w:rsidR="00915D77" w:rsidRPr="00931D6F">
        <w:rPr>
          <w:rFonts w:eastAsia="Calibri"/>
          <w:color w:val="000000"/>
          <w:sz w:val="22"/>
          <w:szCs w:val="22"/>
          <w:lang w:val="en-GB" w:eastAsia="ja-JP"/>
        </w:rPr>
        <w:t>addressing</w:t>
      </w:r>
      <w:r w:rsidR="00060D2F" w:rsidRPr="00931D6F">
        <w:rPr>
          <w:rFonts w:eastAsia="Calibri"/>
          <w:color w:val="000000"/>
          <w:sz w:val="22"/>
          <w:szCs w:val="22"/>
          <w:lang w:val="en-GB" w:eastAsia="ja-JP"/>
        </w:rPr>
        <w:t xml:space="preserve"> a particular slice and </w:t>
      </w:r>
      <w:r w:rsidR="00915D77" w:rsidRPr="00931D6F">
        <w:rPr>
          <w:rFonts w:eastAsia="Calibri"/>
          <w:color w:val="000000"/>
          <w:sz w:val="22"/>
          <w:szCs w:val="22"/>
          <w:lang w:val="en-GB" w:eastAsia="ja-JP"/>
        </w:rPr>
        <w:t xml:space="preserve">a </w:t>
      </w:r>
      <w:r w:rsidR="00060D2F" w:rsidRPr="00931D6F">
        <w:rPr>
          <w:rFonts w:eastAsia="Calibri"/>
          <w:color w:val="000000"/>
          <w:sz w:val="22"/>
          <w:szCs w:val="22"/>
          <w:lang w:val="en-GB" w:eastAsia="ja-JP"/>
        </w:rPr>
        <w:t>particular application</w:t>
      </w:r>
      <w:r w:rsidRPr="00931D6F">
        <w:rPr>
          <w:rFonts w:eastAsia="Calibri"/>
          <w:color w:val="000000"/>
          <w:sz w:val="22"/>
          <w:szCs w:val="22"/>
          <w:lang w:val="en-GB" w:eastAsia="ja-JP"/>
        </w:rPr>
        <w:t>. Based on th</w:t>
      </w:r>
      <w:r w:rsidR="00060D2F" w:rsidRPr="00931D6F">
        <w:rPr>
          <w:rFonts w:eastAsia="Calibri"/>
          <w:color w:val="000000"/>
          <w:sz w:val="22"/>
          <w:szCs w:val="22"/>
          <w:lang w:val="en-GB" w:eastAsia="ja-JP"/>
        </w:rPr>
        <w:t>is</w:t>
      </w:r>
      <w:r w:rsidRPr="00931D6F">
        <w:rPr>
          <w:rFonts w:eastAsia="Calibri"/>
          <w:color w:val="000000"/>
          <w:sz w:val="22"/>
          <w:szCs w:val="22"/>
          <w:lang w:val="en-GB" w:eastAsia="ja-JP"/>
        </w:rPr>
        <w:t xml:space="preserve"> multi-dimensional descriptor, the type of functions within a certain network slice </w:t>
      </w:r>
      <w:proofErr w:type="gramStart"/>
      <w:r w:rsidRPr="00931D6F">
        <w:rPr>
          <w:rFonts w:eastAsia="Calibri"/>
          <w:color w:val="000000"/>
          <w:sz w:val="22"/>
          <w:szCs w:val="22"/>
          <w:lang w:val="en-GB" w:eastAsia="ja-JP"/>
        </w:rPr>
        <w:t>can be selected</w:t>
      </w:r>
      <w:proofErr w:type="gramEnd"/>
      <w:r w:rsidRPr="00931D6F">
        <w:rPr>
          <w:rFonts w:eastAsia="Calibri"/>
          <w:color w:val="000000"/>
          <w:sz w:val="22"/>
          <w:szCs w:val="22"/>
          <w:lang w:val="en-GB" w:eastAsia="ja-JP"/>
        </w:rPr>
        <w:t xml:space="preserve">. This </w:t>
      </w:r>
      <w:r w:rsidR="00060D2F" w:rsidRPr="00931D6F">
        <w:rPr>
          <w:rFonts w:eastAsia="Calibri"/>
          <w:color w:val="000000"/>
          <w:sz w:val="22"/>
          <w:szCs w:val="22"/>
          <w:lang w:val="en-GB" w:eastAsia="ja-JP"/>
        </w:rPr>
        <w:t xml:space="preserve">allows for a </w:t>
      </w:r>
      <w:r w:rsidRPr="00931D6F">
        <w:rPr>
          <w:rFonts w:eastAsia="Calibri"/>
          <w:color w:val="000000"/>
          <w:sz w:val="22"/>
          <w:szCs w:val="22"/>
          <w:lang w:val="en-GB" w:eastAsia="ja-JP"/>
        </w:rPr>
        <w:t xml:space="preserve">multi-dimensional selection scheme </w:t>
      </w:r>
      <w:r w:rsidR="00060D2F" w:rsidRPr="00931D6F">
        <w:rPr>
          <w:rFonts w:eastAsia="Calibri"/>
          <w:color w:val="000000"/>
          <w:sz w:val="22"/>
          <w:szCs w:val="22"/>
          <w:lang w:val="en-GB" w:eastAsia="ja-JP"/>
        </w:rPr>
        <w:t xml:space="preserve">where </w:t>
      </w:r>
      <w:r w:rsidRPr="00931D6F">
        <w:rPr>
          <w:rFonts w:eastAsia="Calibri"/>
          <w:color w:val="000000"/>
          <w:sz w:val="22"/>
          <w:szCs w:val="22"/>
          <w:lang w:val="en-GB" w:eastAsia="ja-JP"/>
        </w:rPr>
        <w:t xml:space="preserve">different </w:t>
      </w:r>
      <w:proofErr w:type="spellStart"/>
      <w:r w:rsidRPr="00931D6F">
        <w:rPr>
          <w:rFonts w:eastAsia="Calibri"/>
          <w:color w:val="000000"/>
          <w:sz w:val="22"/>
          <w:szCs w:val="22"/>
          <w:lang w:val="en-GB" w:eastAsia="ja-JP"/>
        </w:rPr>
        <w:t>flavors</w:t>
      </w:r>
      <w:proofErr w:type="spellEnd"/>
      <w:r w:rsidRPr="00931D6F">
        <w:rPr>
          <w:rFonts w:eastAsia="Calibri"/>
          <w:color w:val="000000"/>
          <w:sz w:val="22"/>
          <w:szCs w:val="22"/>
          <w:lang w:val="en-GB" w:eastAsia="ja-JP"/>
        </w:rPr>
        <w:t xml:space="preserve"> of slice</w:t>
      </w:r>
      <w:r w:rsidR="00060D2F" w:rsidRPr="00931D6F">
        <w:rPr>
          <w:rFonts w:eastAsia="Calibri"/>
          <w:color w:val="000000"/>
          <w:sz w:val="22"/>
          <w:szCs w:val="22"/>
          <w:lang w:val="en-GB" w:eastAsia="ja-JP"/>
        </w:rPr>
        <w:t>s</w:t>
      </w:r>
      <w:r w:rsidRPr="00931D6F">
        <w:rPr>
          <w:rFonts w:eastAsia="Calibri"/>
          <w:color w:val="000000"/>
          <w:sz w:val="22"/>
          <w:szCs w:val="22"/>
          <w:lang w:val="en-GB" w:eastAsia="ja-JP"/>
        </w:rPr>
        <w:t xml:space="preserve"> </w:t>
      </w:r>
      <w:r w:rsidR="00060D2F" w:rsidRPr="00931D6F">
        <w:rPr>
          <w:rFonts w:eastAsia="Calibri"/>
          <w:color w:val="000000"/>
          <w:sz w:val="22"/>
          <w:szCs w:val="22"/>
          <w:lang w:val="en-GB" w:eastAsia="ja-JP"/>
        </w:rPr>
        <w:t xml:space="preserve">supporting the same or similar applications </w:t>
      </w:r>
      <w:proofErr w:type="gramStart"/>
      <w:r w:rsidRPr="00931D6F">
        <w:rPr>
          <w:rFonts w:eastAsia="Calibri"/>
          <w:color w:val="000000"/>
          <w:sz w:val="22"/>
          <w:szCs w:val="22"/>
          <w:lang w:val="en-GB" w:eastAsia="ja-JP"/>
        </w:rPr>
        <w:t>can be selected</w:t>
      </w:r>
      <w:proofErr w:type="gramEnd"/>
      <w:r w:rsidRPr="00931D6F">
        <w:rPr>
          <w:rFonts w:eastAsia="Calibri"/>
          <w:color w:val="000000"/>
          <w:sz w:val="22"/>
          <w:szCs w:val="22"/>
          <w:lang w:val="en-GB" w:eastAsia="ja-JP"/>
        </w:rPr>
        <w:t>.</w:t>
      </w:r>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801C99" w:rsidRPr="00801C99" w:rsidRDefault="00801C99" w:rsidP="00801C99">
      <w:pPr>
        <w:pStyle w:val="ListParagraph"/>
        <w:numPr>
          <w:ilvl w:val="1"/>
          <w:numId w:val="40"/>
        </w:numPr>
        <w:rPr>
          <w:rFonts w:eastAsia="Calibri"/>
          <w:color w:val="000000"/>
          <w:sz w:val="22"/>
          <w:szCs w:val="22"/>
          <w:lang w:val="en-GB" w:eastAsia="ja-JP"/>
          <w:rPrChange w:id="2" w:author="NokiaNET-rev1" w:date="2016-02-17T19:25:00Z">
            <w:rPr>
              <w:rFonts w:eastAsia="Calibri"/>
              <w:lang w:val="en-GB" w:eastAsia="ja-JP"/>
            </w:rPr>
          </w:rPrChange>
        </w:rPr>
        <w:pPrChange w:id="3" w:author="NokiaNET-rev1" w:date="2016-02-17T19:25:00Z">
          <w:pPr>
            <w:pStyle w:val="ListParagraph"/>
            <w:ind w:left="1440"/>
          </w:pPr>
        </w:pPrChange>
      </w:pPr>
      <w:r w:rsidRPr="00801C99">
        <w:rPr>
          <w:rFonts w:eastAsia="Calibri"/>
          <w:sz w:val="22"/>
          <w:szCs w:val="22"/>
          <w:rPrChange w:id="4"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 w:name="_Toc399511925"/>
      <w:bookmarkStart w:id="6" w:name="_Toc324232210"/>
      <w:bookmarkStart w:id="7" w:name="_Toc326248701"/>
      <w:bookmarkStart w:id="8" w:name="_Toc399743733"/>
      <w:bookmarkStart w:id="9" w:name="_Toc248905717"/>
      <w:r w:rsidRPr="00931D6F">
        <w:rPr>
          <w:rFonts w:ascii="Arial" w:hAnsi="Arial" w:cs="Arial"/>
          <w:color w:val="FF0000"/>
          <w:sz w:val="28"/>
          <w:szCs w:val="28"/>
          <w:lang w:val="en-US"/>
        </w:rPr>
        <w:t>* * * Start of changes * * * *</w:t>
      </w:r>
    </w:p>
    <w:bookmarkEnd w:id="5"/>
    <w:bookmarkEnd w:id="6"/>
    <w:bookmarkEnd w:id="7"/>
    <w:bookmarkEnd w:id="8"/>
    <w:bookmarkEnd w:id="9"/>
    <w:p w:rsidR="00440983" w:rsidRPr="00931D6F" w:rsidRDefault="00440983">
      <w:pPr>
        <w:rPr>
          <w:rFonts w:ascii="Arial" w:hAnsi="Arial" w:cs="Arial"/>
        </w:rPr>
      </w:pPr>
    </w:p>
    <w:p w:rsidR="009A7B14" w:rsidRPr="00931D6F" w:rsidRDefault="009A7B14" w:rsidP="009A7B14">
      <w:pPr>
        <w:pStyle w:val="Heading1"/>
        <w:rPr>
          <w:lang w:eastAsia="zh-CN"/>
        </w:rPr>
      </w:pPr>
      <w:bookmarkStart w:id="10" w:name="_Toc434312258"/>
      <w:r w:rsidRPr="00931D6F">
        <w:lastRenderedPageBreak/>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Solution principles for Network slicing</w:t>
      </w:r>
    </w:p>
    <w:p w:rsidR="009A7B14" w:rsidRPr="00931D6F" w:rsidRDefault="009A7B14" w:rsidP="009A7B14">
      <w:pPr>
        <w:pStyle w:val="EditorsNote"/>
      </w:pPr>
      <w:r w:rsidRPr="00931D6F">
        <w:t xml:space="preserve">Editor's Note: It should be indicate here to which issue(s) the solution applies. </w:t>
      </w:r>
    </w:p>
    <w:p w:rsidR="009A7B14" w:rsidRPr="00931D6F" w:rsidRDefault="009A7B14" w:rsidP="009A7B14">
      <w:pPr>
        <w:pStyle w:val="Heading3"/>
      </w:pPr>
      <w:bookmarkStart w:id="11" w:name="_Toc442563437"/>
      <w:bookmarkStart w:id="12" w:name="OLE_LINK6"/>
      <w:bookmarkStart w:id="13" w:name="OLE_LINK7"/>
      <w:proofErr w:type="gramStart"/>
      <w:r w:rsidRPr="00931D6F">
        <w:t>6.x.1</w:t>
      </w:r>
      <w:proofErr w:type="gramEnd"/>
      <w:r w:rsidRPr="00931D6F">
        <w:tab/>
        <w:t>Architecture description</w:t>
      </w:r>
      <w:bookmarkEnd w:id="11"/>
      <w:r w:rsidRPr="00931D6F">
        <w:t xml:space="preserve"> </w:t>
      </w:r>
    </w:p>
    <w:bookmarkEnd w:id="12"/>
    <w:bookmarkEnd w:id="13"/>
    <w:p w:rsidR="009A7B14" w:rsidRPr="00931D6F" w:rsidRDefault="009A7B14" w:rsidP="009A7B14">
      <w:pPr>
        <w:pStyle w:val="EditorsNote"/>
      </w:pPr>
      <w:r w:rsidRPr="00931D6F">
        <w:t>Editor's Note: This clause will contain e.g., terminology, overview, architecture description of the solution.</w:t>
      </w:r>
    </w:p>
    <w:p w:rsidR="009A7B14" w:rsidRPr="00931D6F" w:rsidRDefault="00AC2579" w:rsidP="009A7B14">
      <w:pPr>
        <w:pStyle w:val="B1"/>
        <w:ind w:left="0" w:firstLine="0"/>
        <w:rPr>
          <w:lang w:eastAsia="zh-CN"/>
        </w:rPr>
      </w:pPr>
      <w:r w:rsidRPr="00931D6F">
        <w:rPr>
          <w:lang w:eastAsia="zh-CN"/>
        </w:rPr>
        <w:t>This solution fulfils the following fundamental architecture principles for network slicing:</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Network slicing should allow a mobile operator to address different use cases, services with different demands on network capabilities effectively.</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 xml:space="preserve">Each network slice </w:t>
      </w:r>
      <w:proofErr w:type="gramStart"/>
      <w:r w:rsidRPr="00931D6F">
        <w:rPr>
          <w:rFonts w:eastAsia="Calibri"/>
          <w:color w:val="000000"/>
          <w:sz w:val="20"/>
          <w:szCs w:val="20"/>
          <w:lang w:val="en-GB" w:eastAsia="ja-JP"/>
        </w:rPr>
        <w:t>can be based</w:t>
      </w:r>
      <w:proofErr w:type="gramEnd"/>
      <w:r w:rsidRPr="00931D6F">
        <w:rPr>
          <w:rFonts w:eastAsia="Calibri"/>
          <w:color w:val="000000"/>
          <w:sz w:val="20"/>
          <w:szCs w:val="20"/>
          <w:lang w:val="en-GB" w:eastAsia="ja-JP"/>
        </w:rPr>
        <w:t xml:space="preserve"> on different architectural principles. Network slicing is an appropriate means to keep networks based on different architectures separated.</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Each Network slice has its own isolated set of resources, this means e.g. that deploying, maintaining and usage of a network slice does not affect other network slices.</w:t>
      </w:r>
    </w:p>
    <w:p w:rsidR="00AC2579" w:rsidRPr="00931D6F" w:rsidRDefault="009D1CCD" w:rsidP="00AC2579">
      <w:pPr>
        <w:pStyle w:val="NO"/>
        <w:rPr>
          <w:rFonts w:eastAsia="Calibri"/>
        </w:rPr>
      </w:pPr>
      <w:r w:rsidRPr="00931D6F">
        <w:rPr>
          <w:rFonts w:eastAsia="Calibri"/>
        </w:rPr>
        <w:t xml:space="preserve">Note: </w:t>
      </w:r>
      <w:r w:rsidR="006D59E4" w:rsidRPr="00931D6F">
        <w:rPr>
          <w:rFonts w:eastAsia="Calibri"/>
        </w:rPr>
        <w:t>This does not preclude the fact that two network slices can share resources between them.</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Network slicing should allow operator</w:t>
      </w:r>
      <w:r w:rsidR="001705E8" w:rsidRPr="00931D6F">
        <w:rPr>
          <w:rFonts w:eastAsia="Calibri"/>
          <w:color w:val="000000"/>
          <w:sz w:val="20"/>
          <w:szCs w:val="20"/>
          <w:lang w:val="en-GB" w:eastAsia="ja-JP"/>
        </w:rPr>
        <w:t>s</w:t>
      </w:r>
      <w:r w:rsidRPr="00931D6F">
        <w:rPr>
          <w:rFonts w:eastAsia="Calibri"/>
          <w:color w:val="000000"/>
          <w:sz w:val="20"/>
          <w:szCs w:val="20"/>
          <w:lang w:val="en-GB" w:eastAsia="ja-JP"/>
        </w:rPr>
        <w:t xml:space="preserve"> to provide services by abstracting the functionality offered by the network slice </w:t>
      </w:r>
      <w:r w:rsidR="001705E8" w:rsidRPr="00931D6F">
        <w:rPr>
          <w:rFonts w:eastAsia="Calibri"/>
          <w:color w:val="000000"/>
          <w:sz w:val="20"/>
          <w:szCs w:val="20"/>
          <w:lang w:val="en-GB" w:eastAsia="ja-JP"/>
        </w:rPr>
        <w:t>through</w:t>
      </w:r>
      <w:r w:rsidRPr="00931D6F">
        <w:rPr>
          <w:rFonts w:eastAsia="Calibri"/>
          <w:color w:val="000000"/>
          <w:sz w:val="20"/>
          <w:szCs w:val="20"/>
          <w:lang w:val="en-GB" w:eastAsia="ja-JP"/>
        </w:rPr>
        <w:t xml:space="preserve"> open </w:t>
      </w:r>
      <w:r w:rsidR="001705E8" w:rsidRPr="00931D6F">
        <w:rPr>
          <w:rFonts w:eastAsia="Calibri"/>
          <w:color w:val="000000"/>
          <w:sz w:val="20"/>
          <w:szCs w:val="20"/>
          <w:lang w:val="en-GB" w:eastAsia="ja-JP"/>
        </w:rPr>
        <w:t xml:space="preserve">APIs exposure </w:t>
      </w:r>
      <w:r w:rsidRPr="00931D6F">
        <w:rPr>
          <w:rFonts w:eastAsia="Calibri"/>
          <w:color w:val="000000"/>
          <w:sz w:val="20"/>
          <w:szCs w:val="20"/>
          <w:lang w:val="en-GB" w:eastAsia="ja-JP"/>
        </w:rPr>
        <w:t xml:space="preserve">to </w:t>
      </w:r>
      <w:proofErr w:type="gramStart"/>
      <w:r w:rsidRPr="00931D6F">
        <w:rPr>
          <w:rFonts w:eastAsia="Calibri"/>
          <w:color w:val="000000"/>
          <w:sz w:val="20"/>
          <w:szCs w:val="20"/>
          <w:lang w:val="en-GB" w:eastAsia="ja-JP"/>
        </w:rPr>
        <w:t>3rd</w:t>
      </w:r>
      <w:proofErr w:type="gramEnd"/>
      <w:r w:rsidRPr="00931D6F">
        <w:rPr>
          <w:rFonts w:eastAsia="Calibri"/>
          <w:color w:val="000000"/>
          <w:sz w:val="20"/>
          <w:szCs w:val="20"/>
          <w:lang w:val="en-GB" w:eastAsia="ja-JP"/>
        </w:rPr>
        <w:t xml:space="preserve"> party service provider.</w:t>
      </w:r>
    </w:p>
    <w:p w:rsidR="009A7B14" w:rsidRPr="00931D6F" w:rsidRDefault="00AC2579" w:rsidP="009A7B14">
      <w:pPr>
        <w:pStyle w:val="ListParagraph"/>
        <w:numPr>
          <w:ilvl w:val="0"/>
          <w:numId w:val="43"/>
        </w:numPr>
        <w:rPr>
          <w:rFonts w:eastAsia="Calibri"/>
          <w:color w:val="000000"/>
          <w:sz w:val="20"/>
          <w:szCs w:val="20"/>
          <w:lang w:val="en-GB" w:eastAsia="ja-JP"/>
        </w:rPr>
      </w:pPr>
      <w:r w:rsidRPr="00931D6F">
        <w:rPr>
          <w:rFonts w:eastAsia="Calibri"/>
          <w:color w:val="000000"/>
          <w:sz w:val="20"/>
          <w:szCs w:val="20"/>
          <w:lang w:val="en-GB" w:eastAsia="ja-JP"/>
        </w:rPr>
        <w:t xml:space="preserve">In principle, a UE should be able to </w:t>
      </w:r>
      <w:proofErr w:type="gramStart"/>
      <w:r w:rsidR="001705E8" w:rsidRPr="00931D6F">
        <w:rPr>
          <w:rFonts w:eastAsia="Calibri"/>
          <w:color w:val="000000"/>
          <w:sz w:val="20"/>
          <w:szCs w:val="20"/>
          <w:lang w:val="en-GB" w:eastAsia="ja-JP"/>
        </w:rPr>
        <w:t>be served</w:t>
      </w:r>
      <w:proofErr w:type="gramEnd"/>
      <w:r w:rsidR="001705E8" w:rsidRPr="00931D6F">
        <w:rPr>
          <w:rFonts w:eastAsia="Calibri"/>
          <w:color w:val="000000"/>
          <w:sz w:val="20"/>
          <w:szCs w:val="20"/>
          <w:lang w:val="en-GB" w:eastAsia="ja-JP"/>
        </w:rPr>
        <w:t xml:space="preserve"> by</w:t>
      </w:r>
      <w:r w:rsidRPr="00931D6F">
        <w:rPr>
          <w:rFonts w:eastAsia="Calibri"/>
          <w:color w:val="000000"/>
          <w:sz w:val="20"/>
          <w:szCs w:val="20"/>
          <w:lang w:val="en-GB" w:eastAsia="ja-JP"/>
        </w:rPr>
        <w:t xml:space="preserve"> any network slice at any time. </w:t>
      </w:r>
      <w:r w:rsidR="001705E8" w:rsidRPr="00931D6F">
        <w:rPr>
          <w:rFonts w:eastAsia="Calibri"/>
          <w:color w:val="000000"/>
          <w:sz w:val="20"/>
          <w:szCs w:val="20"/>
          <w:lang w:val="en-GB" w:eastAsia="ja-JP"/>
        </w:rPr>
        <w:t xml:space="preserve">This may nevertheless depend on </w:t>
      </w:r>
      <w:r w:rsidR="002F6379" w:rsidRPr="00931D6F">
        <w:rPr>
          <w:rFonts w:eastAsia="Calibri"/>
          <w:color w:val="000000"/>
          <w:sz w:val="20"/>
          <w:szCs w:val="20"/>
          <w:lang w:val="en-GB" w:eastAsia="ja-JP"/>
        </w:rPr>
        <w:t xml:space="preserve">factors such as </w:t>
      </w:r>
      <w:r w:rsidR="001705E8" w:rsidRPr="00931D6F">
        <w:rPr>
          <w:rFonts w:eastAsia="Calibri"/>
          <w:color w:val="000000"/>
          <w:sz w:val="20"/>
          <w:szCs w:val="20"/>
          <w:lang w:val="en-GB" w:eastAsia="ja-JP"/>
        </w:rPr>
        <w:t>UE capabilities</w:t>
      </w:r>
      <w:r w:rsidR="002F6379" w:rsidRPr="00931D6F">
        <w:rPr>
          <w:rFonts w:eastAsia="Calibri"/>
          <w:color w:val="000000"/>
          <w:sz w:val="20"/>
          <w:szCs w:val="20"/>
          <w:lang w:val="en-GB" w:eastAsia="ja-JP"/>
        </w:rPr>
        <w:t>, configuration</w:t>
      </w:r>
      <w:r w:rsidR="001705E8" w:rsidRPr="00931D6F">
        <w:rPr>
          <w:rFonts w:eastAsia="Calibri"/>
          <w:color w:val="000000"/>
          <w:sz w:val="20"/>
          <w:szCs w:val="20"/>
          <w:lang w:val="en-GB" w:eastAsia="ja-JP"/>
        </w:rPr>
        <w:t xml:space="preserve"> and </w:t>
      </w:r>
      <w:r w:rsidR="002F6379" w:rsidRPr="00931D6F">
        <w:rPr>
          <w:rFonts w:eastAsia="Calibri"/>
          <w:color w:val="000000"/>
          <w:sz w:val="20"/>
          <w:szCs w:val="20"/>
          <w:lang w:val="en-GB" w:eastAsia="ja-JP"/>
        </w:rPr>
        <w:t>authorization.</w:t>
      </w:r>
    </w:p>
    <w:p w:rsidR="009A7B14" w:rsidRPr="00931D6F" w:rsidRDefault="002F6379" w:rsidP="009A7B14">
      <w:pPr>
        <w:pStyle w:val="ListParagraph"/>
        <w:numPr>
          <w:ilvl w:val="0"/>
          <w:numId w:val="43"/>
        </w:numPr>
        <w:rPr>
          <w:rFonts w:eastAsia="Calibri"/>
          <w:color w:val="000000"/>
          <w:sz w:val="20"/>
          <w:szCs w:val="20"/>
          <w:lang w:val="en-GB" w:eastAsia="ja-JP"/>
        </w:rPr>
      </w:pPr>
      <w:bookmarkStart w:id="14" w:name="_GoBack"/>
      <w:bookmarkEnd w:id="14"/>
      <w:r w:rsidRPr="00931D6F">
        <w:rPr>
          <w:rFonts w:eastAsia="Calibri"/>
          <w:color w:val="000000"/>
          <w:sz w:val="20"/>
          <w:szCs w:val="20"/>
          <w:lang w:val="en-GB" w:eastAsia="ja-JP"/>
        </w:rPr>
        <w:t xml:space="preserve">Selection principles are critical for network slicing to </w:t>
      </w:r>
      <w:proofErr w:type="gramStart"/>
      <w:r w:rsidRPr="00931D6F">
        <w:rPr>
          <w:rFonts w:eastAsia="Calibri"/>
          <w:color w:val="000000"/>
          <w:sz w:val="20"/>
          <w:szCs w:val="20"/>
          <w:lang w:val="en-GB" w:eastAsia="ja-JP"/>
        </w:rPr>
        <w:t>be accomplished</w:t>
      </w:r>
      <w:proofErr w:type="gramEnd"/>
      <w:r w:rsidRPr="00931D6F">
        <w:rPr>
          <w:rFonts w:eastAsia="Calibri"/>
          <w:color w:val="000000"/>
          <w:sz w:val="20"/>
          <w:szCs w:val="20"/>
          <w:lang w:val="en-GB" w:eastAsia="ja-JP"/>
        </w:rPr>
        <w:t xml:space="preserve">. </w:t>
      </w:r>
      <w:r w:rsidR="00AC2579" w:rsidRPr="00931D6F">
        <w:rPr>
          <w:rFonts w:eastAsia="Calibri"/>
          <w:color w:val="000000"/>
          <w:sz w:val="20"/>
          <w:szCs w:val="20"/>
          <w:lang w:val="en-GB" w:eastAsia="ja-JP"/>
        </w:rPr>
        <w:t xml:space="preserve">Definition of a multi-dimensional descriptor (e.g. application, service descriptor) configured in the UE and reported to the network allows </w:t>
      </w:r>
      <w:r w:rsidR="00D61147">
        <w:rPr>
          <w:rFonts w:eastAsia="Calibri"/>
          <w:color w:val="000000"/>
          <w:sz w:val="20"/>
          <w:szCs w:val="20"/>
          <w:lang w:val="en-GB" w:eastAsia="ja-JP"/>
        </w:rPr>
        <w:t>selecting</w:t>
      </w:r>
      <w:r w:rsidR="00D61147" w:rsidRPr="00931D6F">
        <w:rPr>
          <w:rFonts w:eastAsia="Calibri"/>
          <w:color w:val="000000"/>
          <w:sz w:val="20"/>
          <w:szCs w:val="20"/>
          <w:lang w:val="en-GB" w:eastAsia="ja-JP"/>
        </w:rPr>
        <w:t xml:space="preserve"> </w:t>
      </w:r>
      <w:r w:rsidR="00AC2579" w:rsidRPr="00931D6F">
        <w:rPr>
          <w:rFonts w:eastAsia="Calibri"/>
          <w:color w:val="000000"/>
          <w:sz w:val="20"/>
          <w:szCs w:val="20"/>
          <w:lang w:val="en-GB" w:eastAsia="ja-JP"/>
        </w:rPr>
        <w:t>a particular slice. Based on this multi-dimensional descriptor</w:t>
      </w:r>
      <w:r w:rsidR="006A3CE2" w:rsidRPr="00931D6F">
        <w:rPr>
          <w:rFonts w:eastAsia="Calibri"/>
          <w:color w:val="000000"/>
          <w:sz w:val="20"/>
          <w:szCs w:val="20"/>
          <w:lang w:val="en-GB" w:eastAsia="ja-JP"/>
        </w:rPr>
        <w:t xml:space="preserve"> provided by the UE and </w:t>
      </w:r>
      <w:r w:rsidR="001705E8" w:rsidRPr="00931D6F">
        <w:rPr>
          <w:rFonts w:eastAsia="Calibri"/>
          <w:color w:val="000000"/>
          <w:sz w:val="20"/>
          <w:szCs w:val="20"/>
          <w:lang w:val="en-GB" w:eastAsia="ja-JP"/>
        </w:rPr>
        <w:t xml:space="preserve">on </w:t>
      </w:r>
      <w:r w:rsidR="006A3CE2" w:rsidRPr="00931D6F">
        <w:rPr>
          <w:rFonts w:eastAsia="Calibri"/>
          <w:color w:val="000000"/>
          <w:sz w:val="20"/>
          <w:szCs w:val="20"/>
          <w:lang w:val="en-GB" w:eastAsia="ja-JP"/>
        </w:rPr>
        <w:t>other information (e.g. subscription) available in the network</w:t>
      </w:r>
      <w:r w:rsidR="00AC2579" w:rsidRPr="00931D6F">
        <w:rPr>
          <w:rFonts w:eastAsia="Calibri"/>
          <w:color w:val="000000"/>
          <w:sz w:val="20"/>
          <w:szCs w:val="20"/>
          <w:lang w:val="en-GB" w:eastAsia="ja-JP"/>
        </w:rPr>
        <w:t xml:space="preserve">, the </w:t>
      </w:r>
      <w:r w:rsidR="001705E8" w:rsidRPr="00931D6F">
        <w:rPr>
          <w:rFonts w:eastAsia="Calibri"/>
          <w:color w:val="000000"/>
          <w:sz w:val="20"/>
          <w:szCs w:val="20"/>
          <w:lang w:val="en-GB" w:eastAsia="ja-JP"/>
        </w:rPr>
        <w:t>relevant</w:t>
      </w:r>
      <w:r w:rsidR="00AC2579" w:rsidRPr="00931D6F">
        <w:rPr>
          <w:rFonts w:eastAsia="Calibri"/>
          <w:color w:val="000000"/>
          <w:sz w:val="20"/>
          <w:szCs w:val="20"/>
          <w:lang w:val="en-GB" w:eastAsia="ja-JP"/>
        </w:rPr>
        <w:t xml:space="preserve"> functions within a certain network slice </w:t>
      </w:r>
      <w:proofErr w:type="gramStart"/>
      <w:r w:rsidR="00AC2579" w:rsidRPr="00931D6F">
        <w:rPr>
          <w:rFonts w:eastAsia="Calibri"/>
          <w:color w:val="000000"/>
          <w:sz w:val="20"/>
          <w:szCs w:val="20"/>
          <w:lang w:val="en-GB" w:eastAsia="ja-JP"/>
        </w:rPr>
        <w:t>can be selected</w:t>
      </w:r>
      <w:proofErr w:type="gramEnd"/>
      <w:r w:rsidR="00AC2579" w:rsidRPr="00931D6F">
        <w:rPr>
          <w:rFonts w:eastAsia="Calibri"/>
          <w:color w:val="000000"/>
          <w:sz w:val="20"/>
          <w:szCs w:val="20"/>
          <w:lang w:val="en-GB" w:eastAsia="ja-JP"/>
        </w:rPr>
        <w:t xml:space="preserve">. This allows for a multi-dimensional selection scheme where different </w:t>
      </w:r>
      <w:proofErr w:type="spellStart"/>
      <w:r w:rsidR="00AC2579" w:rsidRPr="00931D6F">
        <w:rPr>
          <w:rFonts w:eastAsia="Calibri"/>
          <w:color w:val="000000"/>
          <w:sz w:val="20"/>
          <w:szCs w:val="20"/>
          <w:lang w:val="en-GB" w:eastAsia="ja-JP"/>
        </w:rPr>
        <w:t>flavors</w:t>
      </w:r>
      <w:proofErr w:type="spellEnd"/>
      <w:r w:rsidR="00AC2579" w:rsidRPr="00931D6F">
        <w:rPr>
          <w:rFonts w:eastAsia="Calibri"/>
          <w:color w:val="000000"/>
          <w:sz w:val="20"/>
          <w:szCs w:val="20"/>
          <w:lang w:val="en-GB" w:eastAsia="ja-JP"/>
        </w:rPr>
        <w:t xml:space="preserve"> of network slices supporting the same or similar applications </w:t>
      </w:r>
      <w:proofErr w:type="gramStart"/>
      <w:r w:rsidR="00AC2579" w:rsidRPr="00931D6F">
        <w:rPr>
          <w:rFonts w:eastAsia="Calibri"/>
          <w:color w:val="000000"/>
          <w:sz w:val="20"/>
          <w:szCs w:val="20"/>
          <w:lang w:val="en-GB" w:eastAsia="ja-JP"/>
        </w:rPr>
        <w:t>can be selected</w:t>
      </w:r>
      <w:proofErr w:type="gramEnd"/>
      <w:r w:rsidR="00AC2579" w:rsidRPr="00931D6F">
        <w:rPr>
          <w:rFonts w:eastAsia="Calibri"/>
          <w:color w:val="000000"/>
          <w:sz w:val="20"/>
          <w:szCs w:val="20"/>
          <w:lang w:val="en-GB" w:eastAsia="ja-JP"/>
        </w:rPr>
        <w:t>.</w:t>
      </w:r>
      <w:r w:rsidRPr="00931D6F">
        <w:rPr>
          <w:rFonts w:eastAsia="Calibri"/>
          <w:color w:val="000000"/>
          <w:sz w:val="20"/>
          <w:szCs w:val="20"/>
          <w:lang w:val="en-GB" w:eastAsia="ja-JP"/>
        </w:rPr>
        <w:t xml:space="preserve"> The selection </w:t>
      </w:r>
      <w:proofErr w:type="gramStart"/>
      <w:r w:rsidRPr="00931D6F">
        <w:rPr>
          <w:rFonts w:eastAsia="Calibri"/>
          <w:color w:val="000000"/>
          <w:sz w:val="20"/>
          <w:szCs w:val="20"/>
          <w:lang w:val="en-GB" w:eastAsia="ja-JP"/>
        </w:rPr>
        <w:t>can also be organized</w:t>
      </w:r>
      <w:proofErr w:type="gramEnd"/>
      <w:r w:rsidRPr="00931D6F">
        <w:rPr>
          <w:rFonts w:eastAsia="Calibri"/>
          <w:color w:val="000000"/>
          <w:sz w:val="20"/>
          <w:szCs w:val="20"/>
          <w:lang w:val="en-GB" w:eastAsia="ja-JP"/>
        </w:rPr>
        <w:t xml:space="preserve"> centrally or de-centrally.</w:t>
      </w:r>
    </w:p>
    <w:p w:rsidR="009A7B14" w:rsidRPr="00931D6F" w:rsidRDefault="009A7B14" w:rsidP="009A7B14">
      <w:pPr>
        <w:rPr>
          <w:rFonts w:eastAsia="Calibri"/>
          <w:sz w:val="22"/>
          <w:szCs w:val="22"/>
        </w:rPr>
      </w:pPr>
    </w:p>
    <w:p w:rsidR="009A7B14" w:rsidRPr="00931D6F" w:rsidRDefault="009A7B14" w:rsidP="009A7B14">
      <w:pPr>
        <w:pStyle w:val="Heading4"/>
      </w:pPr>
      <w:proofErr w:type="gramStart"/>
      <w:r w:rsidRPr="00931D6F">
        <w:t>6.x.1.1</w:t>
      </w:r>
      <w:proofErr w:type="gramEnd"/>
      <w:r w:rsidRPr="00931D6F">
        <w:t xml:space="preserve"> Network slices for diverse use cases</w:t>
      </w:r>
    </w:p>
    <w:p w:rsidR="009A7B14" w:rsidRPr="00931D6F" w:rsidRDefault="009A7B14" w:rsidP="009A7B14">
      <w:r w:rsidRPr="00931D6F">
        <w:t xml:space="preserve">Figure 6.x.1.1-1 illustrates how the concept of tailored network instances </w:t>
      </w:r>
      <w:proofErr w:type="gramStart"/>
      <w:r w:rsidRPr="00931D6F">
        <w:t>can be applied</w:t>
      </w:r>
      <w:proofErr w:type="gramEnd"/>
      <w:r w:rsidRPr="00931D6F">
        <w:t xml:space="preserve"> to the main 5G use case categories Extreme MBB, Critical MTC and massive MTC:</w:t>
      </w:r>
    </w:p>
    <w:p w:rsidR="009A7B14" w:rsidRPr="00931D6F" w:rsidRDefault="009A7B14" w:rsidP="009A7B14"/>
    <w:p w:rsidR="009A7B14" w:rsidRPr="00931D6F" w:rsidRDefault="00801C99" w:rsidP="009A7B14">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p>
    <w:p w:rsidR="009A7B14" w:rsidRPr="00931D6F" w:rsidRDefault="009A7B14" w:rsidP="009A7B14">
      <w:pPr>
        <w:pStyle w:val="Caption"/>
      </w:pPr>
      <w:r w:rsidRPr="00931D6F">
        <w:t>Figure 6.x.1.1-1 Network slices for diverse use cases</w:t>
      </w:r>
    </w:p>
    <w:p w:rsidR="00AC2579" w:rsidRPr="00931D6F" w:rsidRDefault="00AC2579" w:rsidP="00AC2579"/>
    <w:p w:rsidR="009A7B14" w:rsidRPr="00931D6F" w:rsidRDefault="009A7B14" w:rsidP="009A7B14">
      <w:r w:rsidRPr="00931D6F">
        <w:t xml:space="preserve">User plane capacity requirements typically dominate resource consumption in mobile broadband networks, and that will not </w:t>
      </w:r>
      <w:proofErr w:type="gramStart"/>
      <w:r w:rsidRPr="00931D6F">
        <w:t>change</w:t>
      </w:r>
      <w:proofErr w:type="gramEnd"/>
      <w:r w:rsidRPr="00931D6F">
        <w:t xml:space="preserve"> as 5G radio access will support high network capacity and individual UE peak rates. Hence, performance and throughput of the user plane functions are in the focus of the Extreme MBB network instance.</w:t>
      </w:r>
    </w:p>
    <w:p w:rsidR="009A7B14" w:rsidRPr="00931D6F" w:rsidRDefault="009A7B14" w:rsidP="009A7B14"/>
    <w:p w:rsidR="009A7B14" w:rsidRPr="00931D6F" w:rsidRDefault="009A7B14" w:rsidP="009A7B14">
      <w:r w:rsidRPr="00931D6F">
        <w:lastRenderedPageBreak/>
        <w:t xml:space="preserve">High availability and low latency are the key requirements for Critical MTC use cases. User plane functions </w:t>
      </w:r>
      <w:proofErr w:type="gramStart"/>
      <w:r w:rsidRPr="00931D6F">
        <w:t>must be distributed</w:t>
      </w:r>
      <w:proofErr w:type="gramEnd"/>
      <w:r w:rsidRPr="00931D6F">
        <w:t xml:space="preserve"> and shall support very fast fail-over to minimize disruption times. Local switching </w:t>
      </w:r>
      <w:proofErr w:type="gramStart"/>
      <w:r w:rsidRPr="00931D6F">
        <w:t>may be enabled</w:t>
      </w:r>
      <w:proofErr w:type="gramEnd"/>
      <w:r w:rsidRPr="00931D6F">
        <w:t xml:space="preserve"> in this network instance as well.</w:t>
      </w:r>
    </w:p>
    <w:p w:rsidR="009A7B14" w:rsidRPr="00931D6F" w:rsidRDefault="00756690" w:rsidP="009A7B14">
      <w:r w:rsidRPr="00931D6F">
        <w:t xml:space="preserve">Some </w:t>
      </w:r>
      <w:proofErr w:type="spellStart"/>
      <w:r w:rsidR="009A7B14" w:rsidRPr="00931D6F">
        <w:t>IoT</w:t>
      </w:r>
      <w:proofErr w:type="spellEnd"/>
      <w:r w:rsidR="009A7B14" w:rsidRPr="00931D6F">
        <w:t xml:space="preserve"> networks </w:t>
      </w:r>
      <w:r w:rsidR="005C113D" w:rsidRPr="00931D6F">
        <w:t xml:space="preserve">are expected to </w:t>
      </w:r>
      <w:r w:rsidR="009A7B14" w:rsidRPr="00931D6F">
        <w:t>deal with a huge number of UEs</w:t>
      </w:r>
      <w:r w:rsidR="005C113D" w:rsidRPr="00931D6F">
        <w:t xml:space="preserve"> (e.g. sensors), </w:t>
      </w:r>
      <w:r w:rsidR="009A7B14" w:rsidRPr="00931D6F">
        <w:t xml:space="preserve">each </w:t>
      </w:r>
      <w:r w:rsidR="005C113D" w:rsidRPr="00931D6F">
        <w:t>of which engage in</w:t>
      </w:r>
      <w:r w:rsidR="009A7B14" w:rsidRPr="00931D6F">
        <w:t xml:space="preserve"> only sporadic data transmission </w:t>
      </w:r>
      <w:r w:rsidR="005C113D" w:rsidRPr="00931D6F">
        <w:t>of short data bursts</w:t>
      </w:r>
      <w:r w:rsidR="00453E3D" w:rsidRPr="00931D6F">
        <w:t>.</w:t>
      </w:r>
      <w:r w:rsidR="009A7B14" w:rsidRPr="00931D6F">
        <w:t xml:space="preserve"> </w:t>
      </w:r>
      <w:r w:rsidR="005C113D" w:rsidRPr="00931D6F">
        <w:t xml:space="preserve"> </w:t>
      </w:r>
      <w:r w:rsidR="00B517D6" w:rsidRPr="00931D6F">
        <w:t>They require support for extreme power savings</w:t>
      </w:r>
      <w:r w:rsidRPr="00931D6F">
        <w:t xml:space="preserve"> and highly efficient control plane signalling</w:t>
      </w:r>
      <w:r w:rsidR="00B517D6" w:rsidRPr="00931D6F">
        <w:t>.</w:t>
      </w:r>
      <w:r w:rsidR="009A7B14" w:rsidRPr="00931D6F">
        <w:t xml:space="preserve"> Often such use cases need very detailed monitoring and reporting functions to get deep visibility into the network </w:t>
      </w:r>
      <w:proofErr w:type="spellStart"/>
      <w:r w:rsidR="009A7B14" w:rsidRPr="00931D6F">
        <w:t>behavior</w:t>
      </w:r>
      <w:proofErr w:type="spellEnd"/>
      <w:r w:rsidR="009A7B14" w:rsidRPr="00931D6F">
        <w:t xml:space="preserve"> as well as into the device </w:t>
      </w:r>
      <w:proofErr w:type="gramStart"/>
      <w:r w:rsidR="009A7B14" w:rsidRPr="00931D6F">
        <w:t>location which</w:t>
      </w:r>
      <w:proofErr w:type="gramEnd"/>
      <w:r w:rsidR="009A7B14" w:rsidRPr="00931D6F">
        <w:t xml:space="preserve"> are not needed for other use cases.</w:t>
      </w:r>
    </w:p>
    <w:p w:rsidR="009A7B14" w:rsidRPr="00931D6F" w:rsidRDefault="009A7B14" w:rsidP="009A7B14"/>
    <w:p w:rsidR="009A7B14" w:rsidRPr="00931D6F" w:rsidRDefault="009A7B14" w:rsidP="009A7B14">
      <w:pPr>
        <w:pStyle w:val="Heading4"/>
      </w:pPr>
      <w:proofErr w:type="gramStart"/>
      <w:r w:rsidRPr="00931D6F">
        <w:t>6.x.1.2</w:t>
      </w:r>
      <w:proofErr w:type="gramEnd"/>
      <w:r w:rsidRPr="00931D6F">
        <w:t xml:space="preserve"> Network slices with diverse architecture:</w:t>
      </w:r>
    </w:p>
    <w:p w:rsidR="009A7B14" w:rsidRPr="00931D6F" w:rsidRDefault="00AC2579" w:rsidP="009A7B14">
      <w:pPr>
        <w:rPr>
          <w:rFonts w:eastAsia="Times New Roman"/>
          <w:color w:val="auto"/>
          <w:lang w:val="en-US" w:eastAsia="en-US"/>
        </w:rPr>
      </w:pPr>
      <w:r w:rsidRPr="00931D6F">
        <w:rPr>
          <w:rFonts w:eastAsia="Times New Roman"/>
          <w:color w:val="auto"/>
          <w:lang w:val="en-US" w:eastAsia="en-US"/>
        </w:rPr>
        <w:t xml:space="preserve">Here we take </w:t>
      </w:r>
      <w:r w:rsidR="001C5512" w:rsidRPr="00931D6F">
        <w:rPr>
          <w:rFonts w:eastAsia="Times New Roman"/>
          <w:color w:val="auto"/>
          <w:lang w:val="en-US" w:eastAsia="en-US"/>
        </w:rPr>
        <w:t>two</w:t>
      </w:r>
      <w:r w:rsidRPr="00931D6F">
        <w:rPr>
          <w:rFonts w:eastAsia="Times New Roman"/>
          <w:color w:val="auto"/>
          <w:lang w:val="en-US" w:eastAsia="en-US"/>
        </w:rPr>
        <w:t xml:space="preserve"> example use cases </w:t>
      </w:r>
      <w:r w:rsidR="009A7B14" w:rsidRPr="00931D6F">
        <w:rPr>
          <w:rFonts w:eastAsia="Times New Roman"/>
          <w:color w:val="auto"/>
          <w:lang w:val="en-US" w:eastAsia="en-US"/>
        </w:rPr>
        <w:t>corresponding to</w:t>
      </w:r>
      <w:r w:rsidRPr="00931D6F">
        <w:rPr>
          <w:rFonts w:eastAsia="Times New Roman"/>
          <w:color w:val="auto"/>
          <w:lang w:val="en-US" w:eastAsia="en-US"/>
        </w:rPr>
        <w:t xml:space="preserve"> </w:t>
      </w:r>
      <w:r w:rsidR="009A7B14" w:rsidRPr="00931D6F">
        <w:rPr>
          <w:rFonts w:eastAsia="Times New Roman"/>
          <w:color w:val="auto"/>
          <w:lang w:val="en-US" w:eastAsia="en-US"/>
        </w:rPr>
        <w:t xml:space="preserve">slices with </w:t>
      </w:r>
      <w:r w:rsidR="001C5512" w:rsidRPr="00931D6F">
        <w:rPr>
          <w:rFonts w:eastAsia="Times New Roman"/>
          <w:color w:val="auto"/>
          <w:lang w:val="en-US" w:eastAsia="en-US"/>
        </w:rPr>
        <w:t>two</w:t>
      </w:r>
      <w:r w:rsidRPr="00931D6F">
        <w:rPr>
          <w:rFonts w:eastAsia="Times New Roman"/>
          <w:color w:val="auto"/>
          <w:lang w:val="en-US" w:eastAsia="en-US"/>
        </w:rPr>
        <w:t xml:space="preserve"> different architecture</w:t>
      </w:r>
      <w:r w:rsidR="009A7B14" w:rsidRPr="00931D6F">
        <w:rPr>
          <w:rFonts w:eastAsia="Times New Roman"/>
          <w:color w:val="auto"/>
          <w:lang w:val="en-US" w:eastAsia="en-US"/>
        </w:rPr>
        <w:t>s</w:t>
      </w:r>
      <w:r w:rsidRPr="00931D6F">
        <w:rPr>
          <w:rFonts w:eastAsia="Times New Roman"/>
          <w:color w:val="auto"/>
          <w:lang w:val="en-US" w:eastAsia="en-US"/>
        </w:rPr>
        <w:t>:</w:t>
      </w:r>
    </w:p>
    <w:p w:rsidR="009A7B14" w:rsidRPr="00931D6F" w:rsidRDefault="00AC2579" w:rsidP="009A7B14">
      <w:pPr>
        <w:pStyle w:val="ListParagraph"/>
        <w:numPr>
          <w:ilvl w:val="0"/>
          <w:numId w:val="41"/>
        </w:numPr>
        <w:rPr>
          <w:sz w:val="20"/>
          <w:szCs w:val="20"/>
        </w:rPr>
      </w:pPr>
      <w:r w:rsidRPr="00931D6F">
        <w:rPr>
          <w:sz w:val="20"/>
          <w:szCs w:val="20"/>
        </w:rPr>
        <w:t xml:space="preserve">Ultra-high (Extreme) Mobile Broadband Network Slice </w:t>
      </w:r>
      <w:r w:rsidR="009A7B14" w:rsidRPr="00931D6F">
        <w:rPr>
          <w:sz w:val="20"/>
          <w:szCs w:val="20"/>
        </w:rPr>
        <w:t>based on</w:t>
      </w:r>
      <w:r w:rsidRPr="00931D6F">
        <w:rPr>
          <w:sz w:val="20"/>
          <w:szCs w:val="20"/>
        </w:rPr>
        <w:t xml:space="preserve"> 5G radio and </w:t>
      </w:r>
      <w:r w:rsidR="009A7B14" w:rsidRPr="00931D6F">
        <w:rPr>
          <w:sz w:val="20"/>
          <w:szCs w:val="20"/>
        </w:rPr>
        <w:t xml:space="preserve">split gateway architecture with </w:t>
      </w:r>
      <w:r w:rsidRPr="00931D6F">
        <w:rPr>
          <w:sz w:val="20"/>
          <w:szCs w:val="20"/>
        </w:rPr>
        <w:t xml:space="preserve">centralized </w:t>
      </w:r>
      <w:r w:rsidR="009A7B14" w:rsidRPr="00931D6F">
        <w:rPr>
          <w:sz w:val="20"/>
          <w:szCs w:val="20"/>
        </w:rPr>
        <w:t xml:space="preserve">c-plane and centralized or distributed </w:t>
      </w:r>
      <w:r w:rsidRPr="00931D6F">
        <w:rPr>
          <w:sz w:val="20"/>
          <w:szCs w:val="20"/>
        </w:rPr>
        <w:t>u-plane</w:t>
      </w:r>
      <w:r w:rsidR="009A7B14" w:rsidRPr="00931D6F">
        <w:rPr>
          <w:sz w:val="20"/>
          <w:szCs w:val="20"/>
        </w:rPr>
        <w:t>.</w:t>
      </w:r>
    </w:p>
    <w:p w:rsidR="009A7B14" w:rsidRPr="00931D6F" w:rsidRDefault="00AC2579" w:rsidP="009A7B14">
      <w:pPr>
        <w:pStyle w:val="ListParagraph"/>
        <w:numPr>
          <w:ilvl w:val="0"/>
          <w:numId w:val="41"/>
        </w:numPr>
        <w:rPr>
          <w:sz w:val="20"/>
          <w:szCs w:val="20"/>
        </w:rPr>
      </w:pPr>
      <w:r w:rsidRPr="00931D6F">
        <w:rPr>
          <w:sz w:val="20"/>
          <w:szCs w:val="20"/>
        </w:rPr>
        <w:t xml:space="preserve">Ultra-low latency Network Slice </w:t>
      </w:r>
      <w:r w:rsidR="009A7B14" w:rsidRPr="00931D6F">
        <w:rPr>
          <w:sz w:val="20"/>
          <w:szCs w:val="20"/>
        </w:rPr>
        <w:t>based on</w:t>
      </w:r>
      <w:r w:rsidRPr="00931D6F">
        <w:rPr>
          <w:sz w:val="20"/>
          <w:szCs w:val="20"/>
        </w:rPr>
        <w:t xml:space="preserve"> 5G radio and distributed user plane</w:t>
      </w:r>
      <w:r w:rsidR="009A7B14" w:rsidRPr="00931D6F">
        <w:rPr>
          <w:sz w:val="20"/>
          <w:szCs w:val="20"/>
        </w:rPr>
        <w:t>.</w:t>
      </w:r>
    </w:p>
    <w:p w:rsidR="009A7B14" w:rsidRPr="00931D6F" w:rsidRDefault="009A7B14" w:rsidP="009A7B14"/>
    <w:p w:rsidR="009A7B14" w:rsidRPr="00931D6F" w:rsidRDefault="009A7B14" w:rsidP="009A7B14">
      <w:pPr>
        <w:rPr>
          <w:rFonts w:eastAsia="Times New Roman"/>
          <w:b/>
          <w:color w:val="auto"/>
          <w:sz w:val="24"/>
          <w:szCs w:val="24"/>
          <w:lang w:val="en-US" w:eastAsia="en-US"/>
        </w:rPr>
      </w:pPr>
      <w:r w:rsidRPr="00931D6F">
        <w:rPr>
          <w:rFonts w:eastAsia="Times New Roman"/>
          <w:b/>
          <w:color w:val="auto"/>
          <w:sz w:val="24"/>
          <w:szCs w:val="24"/>
          <w:lang w:val="en-US" w:eastAsia="en-US"/>
        </w:rPr>
        <w:t>Ultra-high (Extreme) Mobile Broadband Network Slice:</w:t>
      </w:r>
    </w:p>
    <w:p w:rsidR="009A7B14" w:rsidRPr="00931D6F" w:rsidRDefault="009A7B14" w:rsidP="009A7B14">
      <w:r w:rsidRPr="00931D6F">
        <w:t>In order to serve a high number of UE(s) that require (extreme) mobile broadband services, operators can deploy 5G radio with a new architecture.</w:t>
      </w:r>
    </w:p>
    <w:p w:rsidR="00595630" w:rsidRPr="00931D6F" w:rsidRDefault="002F6379" w:rsidP="009A7B14">
      <w:pPr>
        <w:pStyle w:val="NO"/>
        <w:rPr>
          <w:b/>
        </w:rPr>
      </w:pPr>
      <w:r w:rsidRPr="00931D6F">
        <w:object w:dxaOrig="7084" w:dyaOrig="3765">
          <v:shape id="_x0000_i1026" type="#_x0000_t75" style="width:355.25pt;height:188.15pt" o:ole="">
            <v:imagedata r:id="rId8" o:title=""/>
          </v:shape>
          <o:OLEObject Type="Embed" ProgID="Visio.Drawing.11" ShapeID="_x0000_i1026" DrawAspect="Content" ObjectID="_1517288076" r:id="rId9"/>
        </w:object>
      </w:r>
    </w:p>
    <w:p w:rsidR="009A7B14" w:rsidRPr="00931D6F" w:rsidRDefault="009A7B14" w:rsidP="009A7B14">
      <w:pPr>
        <w:pStyle w:val="NO"/>
      </w:pPr>
      <w:r w:rsidRPr="00931D6F">
        <w:rPr>
          <w:b/>
        </w:rPr>
        <w:t>Note:</w:t>
      </w:r>
      <w:r w:rsidRPr="00931D6F">
        <w:t xml:space="preserve"> this is just </w:t>
      </w:r>
      <w:proofErr w:type="gramStart"/>
      <w:r w:rsidRPr="00931D6F">
        <w:t>an architecture</w:t>
      </w:r>
      <w:proofErr w:type="gramEnd"/>
      <w:r w:rsidRPr="00931D6F">
        <w:t xml:space="preserve"> for illustration to show diverse architecture option and this may or may not be the final selected architecture for Next Generation Architecture study.</w:t>
      </w:r>
    </w:p>
    <w:p w:rsidR="009A7B14" w:rsidRPr="00931D6F" w:rsidRDefault="009A7B14" w:rsidP="009A7B14">
      <w:pPr>
        <w:pStyle w:val="Caption"/>
      </w:pPr>
      <w:r w:rsidRPr="00931D6F">
        <w:t>Figure 6.x.1.2-2: Ultra-High (Extreme) Mobile Broadband Network Slice with Next Gen Technology</w:t>
      </w:r>
    </w:p>
    <w:p w:rsidR="009A7B14" w:rsidRPr="00931D6F" w:rsidRDefault="009A7B14" w:rsidP="009A7B14">
      <w:pPr>
        <w:pStyle w:val="NO"/>
      </w:pPr>
    </w:p>
    <w:p w:rsidR="009A7B14" w:rsidRPr="00931D6F" w:rsidRDefault="009A7B14" w:rsidP="009A7B14">
      <w:pPr>
        <w:rPr>
          <w:rFonts w:eastAsia="Times New Roman"/>
          <w:b/>
          <w:color w:val="auto"/>
          <w:sz w:val="24"/>
          <w:szCs w:val="24"/>
          <w:lang w:val="en-US" w:eastAsia="en-US"/>
        </w:rPr>
      </w:pPr>
      <w:r w:rsidRPr="00931D6F">
        <w:rPr>
          <w:rFonts w:eastAsia="Times New Roman"/>
          <w:b/>
          <w:color w:val="auto"/>
          <w:sz w:val="24"/>
          <w:szCs w:val="24"/>
          <w:lang w:val="en-US" w:eastAsia="en-US"/>
        </w:rPr>
        <w:t>Ultra-low latency Network Slice:</w:t>
      </w:r>
    </w:p>
    <w:p w:rsidR="009A7B14" w:rsidRPr="00931D6F" w:rsidRDefault="009A7B14" w:rsidP="009A7B14">
      <w:r w:rsidRPr="00931D6F">
        <w:t>In order to serve UE(s) that need services with ultra-low latency, operators can deploy 5G radio with new architecture including decentralized and distributed user plane, local application servers offering low latency services close to the end user.</w:t>
      </w:r>
    </w:p>
    <w:p w:rsidR="009A7B14" w:rsidRPr="00931D6F" w:rsidRDefault="009A7B14" w:rsidP="009A7B14">
      <w:pPr>
        <w:rPr>
          <w:rFonts w:eastAsia="Times New Roman"/>
          <w:b/>
          <w:color w:val="auto"/>
          <w:sz w:val="24"/>
          <w:szCs w:val="24"/>
          <w:lang w:val="en-US" w:eastAsia="en-US"/>
        </w:rPr>
      </w:pPr>
    </w:p>
    <w:p w:rsidR="009A7B14" w:rsidRPr="00931D6F" w:rsidRDefault="002F6379" w:rsidP="009A7B14">
      <w:pPr>
        <w:rPr>
          <w:rFonts w:eastAsia="Times New Roman"/>
          <w:b/>
          <w:color w:val="auto"/>
          <w:sz w:val="24"/>
          <w:szCs w:val="24"/>
          <w:lang w:val="en-US" w:eastAsia="en-US"/>
        </w:rPr>
      </w:pPr>
      <w:r w:rsidRPr="00931D6F">
        <w:object w:dxaOrig="5843" w:dyaOrig="4747">
          <v:shape id="_x0000_i1027" type="#_x0000_t75" style="width:292.1pt;height:237.05pt" o:ole="">
            <v:imagedata r:id="rId10" o:title=""/>
          </v:shape>
          <o:OLEObject Type="Embed" ProgID="Visio.Drawing.11" ShapeID="_x0000_i1027" DrawAspect="Content" ObjectID="_1517288077" r:id="rId11"/>
        </w:object>
      </w:r>
    </w:p>
    <w:p w:rsidR="009A7B14" w:rsidRPr="00931D6F" w:rsidRDefault="009A7B14" w:rsidP="009A7B14">
      <w:pPr>
        <w:pStyle w:val="Caption"/>
      </w:pPr>
      <w:r w:rsidRPr="00931D6F">
        <w:t>Figure 6.x.1.2-3: Ultra-High (Extreme) Mobile Broadband Network Slice with Next Gen Technology</w:t>
      </w:r>
    </w:p>
    <w:p w:rsidR="009A7B14" w:rsidRPr="00931D6F" w:rsidRDefault="009A7B14" w:rsidP="009A7B14">
      <w:pPr>
        <w:rPr>
          <w:rFonts w:eastAsia="Times New Roman"/>
          <w:b/>
          <w:color w:val="auto"/>
          <w:sz w:val="24"/>
          <w:szCs w:val="24"/>
          <w:lang w:val="en-US" w:eastAsia="en-US"/>
        </w:rPr>
      </w:pPr>
    </w:p>
    <w:p w:rsidR="009A7B14" w:rsidRPr="00931D6F" w:rsidRDefault="009A7B14" w:rsidP="009A7B14">
      <w:pPr>
        <w:pStyle w:val="NO"/>
      </w:pPr>
      <w:r w:rsidRPr="00931D6F">
        <w:rPr>
          <w:b/>
        </w:rPr>
        <w:t>Note:</w:t>
      </w:r>
      <w:r w:rsidRPr="00931D6F">
        <w:t xml:space="preserve"> this is just </w:t>
      </w:r>
      <w:proofErr w:type="gramStart"/>
      <w:r w:rsidRPr="00931D6F">
        <w:t>an architecture</w:t>
      </w:r>
      <w:proofErr w:type="gramEnd"/>
      <w:r w:rsidRPr="00931D6F">
        <w:t xml:space="preserve"> for illustration to show diverse architecture option and this may or may not be the final selected for Next Generation Architecture study.</w:t>
      </w:r>
    </w:p>
    <w:p w:rsidR="009A7B14" w:rsidRPr="00931D6F" w:rsidRDefault="009A7B14" w:rsidP="009A7B14">
      <w:pPr>
        <w:pStyle w:val="Heading4"/>
      </w:pPr>
      <w:proofErr w:type="gramStart"/>
      <w:r w:rsidRPr="00931D6F">
        <w:t>6.x.1.3</w:t>
      </w:r>
      <w:proofErr w:type="gramEnd"/>
      <w:r w:rsidRPr="00931D6F">
        <w:t xml:space="preserve"> Network slice and services selection </w:t>
      </w:r>
    </w:p>
    <w:p w:rsidR="009A7B14" w:rsidRPr="00931D6F" w:rsidRDefault="009A7B14" w:rsidP="009A7B14">
      <w:r w:rsidRPr="00931D6F">
        <w:t xml:space="preserve">Network slice selection principle is one of the most critical </w:t>
      </w:r>
      <w:proofErr w:type="gramStart"/>
      <w:r w:rsidRPr="00931D6F">
        <w:t>aspect</w:t>
      </w:r>
      <w:proofErr w:type="gramEnd"/>
      <w:r w:rsidRPr="00931D6F">
        <w:t xml:space="preserve"> of a network slicing framework. It is essential to ensure that the UE running a certain application is steered to an appropriate slice. Besides this, the type of services required for the UE at any time should be taken into consideration as future architectures should enable delivery of micro-services with agility (i.e. set of small services differentiated even within a certain class of use cases). Thus, the selection principle should enable selection of the appropriate function to deliver a certain service even within a class of functions designed for a certain use case.</w:t>
      </w:r>
    </w:p>
    <w:p w:rsidR="009A7B14" w:rsidRPr="00931D6F" w:rsidRDefault="009A7B14" w:rsidP="009A7B14">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The network </w:t>
      </w:r>
      <w:r w:rsidR="006A3CE2" w:rsidRPr="00931D6F">
        <w:t xml:space="preserve">can use the multi-dimensional descriptor along with other information (e.g. subscription) available in the network to choose the appropriate network functions. </w:t>
      </w:r>
      <w:r w:rsidRPr="00931D6F">
        <w:t xml:space="preserve">. This </w:t>
      </w:r>
      <w:proofErr w:type="gramStart"/>
      <w:r w:rsidRPr="00931D6F">
        <w:t>is referred</w:t>
      </w:r>
      <w:proofErr w:type="gramEnd"/>
      <w:r w:rsidRPr="00931D6F">
        <w:t xml:space="preserve"> to as the multi-dimensional selection mechanism. </w:t>
      </w:r>
      <w:r w:rsidR="00045D13" w:rsidRPr="00931D6F">
        <w:t xml:space="preserve">Selection of the slice and slice components </w:t>
      </w:r>
      <w:proofErr w:type="gramStart"/>
      <w:r w:rsidR="00045D13" w:rsidRPr="00931D6F">
        <w:t xml:space="preserve">can be done </w:t>
      </w:r>
      <w:r w:rsidR="006A3CE2" w:rsidRPr="00931D6F">
        <w:t xml:space="preserve">either </w:t>
      </w:r>
      <w:r w:rsidR="00045D13" w:rsidRPr="00931D6F">
        <w:t xml:space="preserve">in a central entity in the network or </w:t>
      </w:r>
      <w:r w:rsidR="006A3CE2" w:rsidRPr="00931D6F">
        <w:t xml:space="preserve">done in a </w:t>
      </w:r>
      <w:r w:rsidR="00045D13" w:rsidRPr="00931D6F">
        <w:t xml:space="preserve">distributed </w:t>
      </w:r>
      <w:r w:rsidR="006A3CE2" w:rsidRPr="00931D6F">
        <w:t xml:space="preserve">entity (i.e. </w:t>
      </w:r>
      <w:r w:rsidR="00045D13" w:rsidRPr="00931D6F">
        <w:t>various functional components</w:t>
      </w:r>
      <w:r w:rsidR="006A3CE2" w:rsidRPr="00931D6F">
        <w:t>)</w:t>
      </w:r>
      <w:r w:rsidR="00045D13" w:rsidRPr="00931D6F">
        <w:t xml:space="preserve"> and done stepwise</w:t>
      </w:r>
      <w:proofErr w:type="gramEnd"/>
      <w:r w:rsidR="00045D13" w:rsidRPr="00931D6F">
        <w:t>.</w:t>
      </w:r>
      <w:r w:rsidRPr="00931D6F">
        <w:t xml:space="preserve"> </w:t>
      </w:r>
      <w:r w:rsidR="003436EF" w:rsidRPr="00931D6F">
        <w:t xml:space="preserve">In the figure 6.x.1.3-1, following examples </w:t>
      </w:r>
      <w:proofErr w:type="gramStart"/>
      <w:r w:rsidR="003436EF" w:rsidRPr="00931D6F">
        <w:t>are shown</w:t>
      </w:r>
      <w:proofErr w:type="gramEnd"/>
      <w:r w:rsidR="003436EF" w:rsidRPr="00931D6F">
        <w:t>:</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Mobile broadband UE-1 can request a service referred to as “session continuity”. In this case, network chooses functional entities necessary to support mobility procedures, session management and other relevant functions such as policy control, security.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Critical MTC UE-2 can request a service referred to as “efficient user plane path”. In this case, network chooses functional entities necessary to support low latency user plane path and at the same time offer support for route optimization, as needed due to UE mobility.</w:t>
      </w:r>
    </w:p>
    <w:p w:rsidR="003436EF" w:rsidRPr="00931D6F" w:rsidRDefault="003436EF" w:rsidP="003436EF">
      <w:pPr>
        <w:pStyle w:val="ListParagraph"/>
        <w:numPr>
          <w:ilvl w:val="0"/>
          <w:numId w:val="44"/>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UE-3 can request a service referred to as “session on demand”. In this case, network chooses functional entities necessary to support session on demand (and no function selected to offer support for mobility).</w:t>
      </w:r>
    </w:p>
    <w:p w:rsidR="009A7B14" w:rsidRPr="00931D6F" w:rsidRDefault="009A7B14" w:rsidP="009A7B14"/>
    <w:p w:rsidR="00B127B1" w:rsidRPr="00931D6F" w:rsidRDefault="003436EF" w:rsidP="009A7B14">
      <w:r w:rsidRPr="00931D6F">
        <w:lastRenderedPageBreak/>
        <w:t xml:space="preserve"> </w:t>
      </w:r>
      <w:r w:rsidR="006A3CE2" w:rsidRPr="00931D6F">
        <w:object w:dxaOrig="11138" w:dyaOrig="8844">
          <v:shape id="_x0000_i1028" type="#_x0000_t75" style="width:481.6pt;height:382.4pt" o:ole="">
            <v:imagedata r:id="rId12" o:title=""/>
          </v:shape>
          <o:OLEObject Type="Embed" ProgID="Visio.Drawing.11" ShapeID="_x0000_i1028" DrawAspect="Content" ObjectID="_1517288078"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5" w:name="_Toc442563438"/>
      <w:proofErr w:type="gramStart"/>
      <w:r w:rsidRPr="00931D6F">
        <w:t>6.x.2</w:t>
      </w:r>
      <w:proofErr w:type="gramEnd"/>
      <w:r w:rsidRPr="00931D6F">
        <w:tab/>
        <w:t>Function description</w:t>
      </w:r>
      <w:bookmarkEnd w:id="15"/>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6" w:name="_Toc442563439"/>
      <w:proofErr w:type="gramStart"/>
      <w:r w:rsidRPr="00931D6F">
        <w:t>6.x.3</w:t>
      </w:r>
      <w:proofErr w:type="gramEnd"/>
      <w:r w:rsidRPr="00931D6F">
        <w:tab/>
        <w:t>Solution evaluation</w:t>
      </w:r>
      <w:bookmarkEnd w:id="16"/>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10"/>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BF1" w:rsidRDefault="00014BF1">
      <w:r>
        <w:separator/>
      </w:r>
    </w:p>
    <w:p w:rsidR="00014BF1" w:rsidRDefault="00014BF1"/>
  </w:endnote>
  <w:endnote w:type="continuationSeparator" w:id="0">
    <w:p w:rsidR="00014BF1" w:rsidRDefault="00014BF1">
      <w:r>
        <w:continuationSeparator/>
      </w:r>
    </w:p>
    <w:p w:rsidR="00014BF1" w:rsidRDefault="00014B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BF1" w:rsidRDefault="00014BF1">
      <w:r>
        <w:separator/>
      </w:r>
    </w:p>
    <w:p w:rsidR="00014BF1" w:rsidRDefault="00014BF1"/>
  </w:footnote>
  <w:footnote w:type="continuationSeparator" w:id="0">
    <w:p w:rsidR="00014BF1" w:rsidRDefault="00014BF1">
      <w:r>
        <w:continuationSeparator/>
      </w:r>
    </w:p>
    <w:p w:rsidR="00014BF1" w:rsidRDefault="00014B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801C99">
      <w:rPr>
        <w:rFonts w:ascii="Arial" w:hAnsi="Arial" w:cs="Arial"/>
        <w:b/>
        <w:bCs/>
        <w:sz w:val="18"/>
      </w:rPr>
      <w:fldChar w:fldCharType="begin"/>
    </w:r>
    <w:r w:rsidRPr="00A606C9">
      <w:rPr>
        <w:rFonts w:ascii="Arial" w:hAnsi="Arial" w:cs="Arial"/>
        <w:b/>
        <w:bCs/>
        <w:sz w:val="18"/>
        <w:lang w:val="fr-FR"/>
      </w:rPr>
      <w:instrText xml:space="preserve">page </w:instrText>
    </w:r>
    <w:r w:rsidR="00801C99">
      <w:rPr>
        <w:rFonts w:ascii="Arial" w:hAnsi="Arial" w:cs="Arial"/>
        <w:b/>
        <w:bCs/>
        <w:sz w:val="18"/>
      </w:rPr>
      <w:fldChar w:fldCharType="separate"/>
    </w:r>
    <w:r w:rsidR="001E0B0A">
      <w:rPr>
        <w:rFonts w:ascii="Arial" w:hAnsi="Arial" w:cs="Arial"/>
        <w:b/>
        <w:bCs/>
        <w:noProof/>
        <w:sz w:val="18"/>
        <w:lang w:val="fr-FR"/>
      </w:rPr>
      <w:t>6</w:t>
    </w:r>
    <w:r w:rsidR="00801C99">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264BF2E"/>
    <w:lvl w:ilvl="0">
      <w:start w:val="1"/>
      <w:numFmt w:val="decimal"/>
      <w:lvlText w:val="%1."/>
      <w:lvlJc w:val="left"/>
      <w:pPr>
        <w:tabs>
          <w:tab w:val="num" w:pos="1492"/>
        </w:tabs>
        <w:ind w:left="1492" w:hanging="360"/>
      </w:pPr>
    </w:lvl>
  </w:abstractNum>
  <w:abstractNum w:abstractNumId="1">
    <w:nsid w:val="FFFFFF7D"/>
    <w:multiLevelType w:val="singleLevel"/>
    <w:tmpl w:val="DB40A638"/>
    <w:lvl w:ilvl="0">
      <w:start w:val="1"/>
      <w:numFmt w:val="decimal"/>
      <w:lvlText w:val="%1."/>
      <w:lvlJc w:val="left"/>
      <w:pPr>
        <w:tabs>
          <w:tab w:val="num" w:pos="1209"/>
        </w:tabs>
        <w:ind w:left="1209" w:hanging="360"/>
      </w:pPr>
    </w:lvl>
  </w:abstractNum>
  <w:abstractNum w:abstractNumId="2">
    <w:nsid w:val="FFFFFF7E"/>
    <w:multiLevelType w:val="singleLevel"/>
    <w:tmpl w:val="A35C6C32"/>
    <w:lvl w:ilvl="0">
      <w:start w:val="1"/>
      <w:numFmt w:val="decimal"/>
      <w:lvlText w:val="%1."/>
      <w:lvlJc w:val="left"/>
      <w:pPr>
        <w:tabs>
          <w:tab w:val="num" w:pos="926"/>
        </w:tabs>
        <w:ind w:left="926" w:hanging="360"/>
      </w:pPr>
    </w:lvl>
  </w:abstractNum>
  <w:abstractNum w:abstractNumId="3">
    <w:nsid w:val="FFFFFF7F"/>
    <w:multiLevelType w:val="singleLevel"/>
    <w:tmpl w:val="74F66FD0"/>
    <w:lvl w:ilvl="0">
      <w:start w:val="1"/>
      <w:numFmt w:val="decimal"/>
      <w:lvlText w:val="%1."/>
      <w:lvlJc w:val="left"/>
      <w:pPr>
        <w:tabs>
          <w:tab w:val="num" w:pos="643"/>
        </w:tabs>
        <w:ind w:left="643" w:hanging="360"/>
      </w:pPr>
    </w:lvl>
  </w:abstractNum>
  <w:abstractNum w:abstractNumId="4">
    <w:nsid w:val="FFFFFF80"/>
    <w:multiLevelType w:val="singleLevel"/>
    <w:tmpl w:val="6D7EFC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8CF0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9A09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6658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72583C"/>
    <w:lvl w:ilvl="0">
      <w:start w:val="1"/>
      <w:numFmt w:val="decimal"/>
      <w:lvlText w:val="%1."/>
      <w:lvlJc w:val="left"/>
      <w:pPr>
        <w:tabs>
          <w:tab w:val="num" w:pos="360"/>
        </w:tabs>
        <w:ind w:left="360" w:hanging="360"/>
      </w:pPr>
    </w:lvl>
  </w:abstractNum>
  <w:abstractNum w:abstractNumId="9">
    <w:nsid w:val="FFFFFF89"/>
    <w:multiLevelType w:val="singleLevel"/>
    <w:tmpl w:val="9D78B1E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3"/>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477"/>
    <w:rsid w:val="00045D13"/>
    <w:rsid w:val="00057FA8"/>
    <w:rsid w:val="00060D2F"/>
    <w:rsid w:val="00077D47"/>
    <w:rsid w:val="0008161D"/>
    <w:rsid w:val="000850FC"/>
    <w:rsid w:val="000862C6"/>
    <w:rsid w:val="000868C4"/>
    <w:rsid w:val="000A173F"/>
    <w:rsid w:val="000B5934"/>
    <w:rsid w:val="000C0FA9"/>
    <w:rsid w:val="000C6E97"/>
    <w:rsid w:val="000D1315"/>
    <w:rsid w:val="000E3D8C"/>
    <w:rsid w:val="000E469C"/>
    <w:rsid w:val="000F46E4"/>
    <w:rsid w:val="001031A2"/>
    <w:rsid w:val="00105C49"/>
    <w:rsid w:val="00117825"/>
    <w:rsid w:val="001260F9"/>
    <w:rsid w:val="00150739"/>
    <w:rsid w:val="00152932"/>
    <w:rsid w:val="00154AB7"/>
    <w:rsid w:val="00160AC4"/>
    <w:rsid w:val="00161E37"/>
    <w:rsid w:val="001632B7"/>
    <w:rsid w:val="001705E8"/>
    <w:rsid w:val="0017344E"/>
    <w:rsid w:val="0017348A"/>
    <w:rsid w:val="001A4293"/>
    <w:rsid w:val="001A4A53"/>
    <w:rsid w:val="001A6C2A"/>
    <w:rsid w:val="001B41D6"/>
    <w:rsid w:val="001C0525"/>
    <w:rsid w:val="001C5512"/>
    <w:rsid w:val="001E0B0A"/>
    <w:rsid w:val="001E4DD3"/>
    <w:rsid w:val="001E719E"/>
    <w:rsid w:val="001F2798"/>
    <w:rsid w:val="001F3DBE"/>
    <w:rsid w:val="00205DD9"/>
    <w:rsid w:val="00216BE9"/>
    <w:rsid w:val="002227D4"/>
    <w:rsid w:val="002251EE"/>
    <w:rsid w:val="0023517F"/>
    <w:rsid w:val="00237459"/>
    <w:rsid w:val="002447AB"/>
    <w:rsid w:val="002654A7"/>
    <w:rsid w:val="00275812"/>
    <w:rsid w:val="00276E22"/>
    <w:rsid w:val="00282E54"/>
    <w:rsid w:val="00287EF5"/>
    <w:rsid w:val="002A149E"/>
    <w:rsid w:val="002A429D"/>
    <w:rsid w:val="002C1D3E"/>
    <w:rsid w:val="002C246B"/>
    <w:rsid w:val="002C542C"/>
    <w:rsid w:val="002D0297"/>
    <w:rsid w:val="002D13A6"/>
    <w:rsid w:val="002D28FF"/>
    <w:rsid w:val="002D7178"/>
    <w:rsid w:val="002E2D5E"/>
    <w:rsid w:val="002E355D"/>
    <w:rsid w:val="002E4E85"/>
    <w:rsid w:val="002F554E"/>
    <w:rsid w:val="002F5582"/>
    <w:rsid w:val="002F6379"/>
    <w:rsid w:val="00302229"/>
    <w:rsid w:val="0033174A"/>
    <w:rsid w:val="003378C7"/>
    <w:rsid w:val="003436EF"/>
    <w:rsid w:val="0034590D"/>
    <w:rsid w:val="00347DC7"/>
    <w:rsid w:val="00351DF1"/>
    <w:rsid w:val="00352828"/>
    <w:rsid w:val="003553E9"/>
    <w:rsid w:val="00375A7D"/>
    <w:rsid w:val="00385C2D"/>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303FE"/>
    <w:rsid w:val="00631579"/>
    <w:rsid w:val="00635342"/>
    <w:rsid w:val="006509C8"/>
    <w:rsid w:val="006552B1"/>
    <w:rsid w:val="006612B2"/>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96618"/>
    <w:rsid w:val="008B1315"/>
    <w:rsid w:val="008B34C1"/>
    <w:rsid w:val="008C2813"/>
    <w:rsid w:val="008C401B"/>
    <w:rsid w:val="008E32B8"/>
    <w:rsid w:val="008F06D8"/>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8364B"/>
    <w:rsid w:val="00994B0D"/>
    <w:rsid w:val="00995CA4"/>
    <w:rsid w:val="00997507"/>
    <w:rsid w:val="009A7B14"/>
    <w:rsid w:val="009C15E7"/>
    <w:rsid w:val="009D0354"/>
    <w:rsid w:val="009D1CCD"/>
    <w:rsid w:val="009D600C"/>
    <w:rsid w:val="009E413B"/>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303EC"/>
    <w:rsid w:val="00C30FB7"/>
    <w:rsid w:val="00C3307B"/>
    <w:rsid w:val="00C40961"/>
    <w:rsid w:val="00C42BF8"/>
    <w:rsid w:val="00C470E3"/>
    <w:rsid w:val="00C47B70"/>
    <w:rsid w:val="00C55CFF"/>
    <w:rsid w:val="00C614B7"/>
    <w:rsid w:val="00C61682"/>
    <w:rsid w:val="00C6614A"/>
    <w:rsid w:val="00C73FE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66C2"/>
    <w:rsid w:val="00DE72D6"/>
    <w:rsid w:val="00DE79D3"/>
    <w:rsid w:val="00DF7FB6"/>
    <w:rsid w:val="00E0203A"/>
    <w:rsid w:val="00E02A20"/>
    <w:rsid w:val="00E06970"/>
    <w:rsid w:val="00E13B9A"/>
    <w:rsid w:val="00E26B5B"/>
    <w:rsid w:val="00E37761"/>
    <w:rsid w:val="00E4636E"/>
    <w:rsid w:val="00E51CFB"/>
    <w:rsid w:val="00E5368D"/>
    <w:rsid w:val="00E63E89"/>
    <w:rsid w:val="00E82F94"/>
    <w:rsid w:val="00E9749C"/>
    <w:rsid w:val="00EB406D"/>
    <w:rsid w:val="00ED0F3B"/>
    <w:rsid w:val="00EE1F34"/>
    <w:rsid w:val="00EE3B2E"/>
    <w:rsid w:val="00F0395B"/>
    <w:rsid w:val="00F074F1"/>
    <w:rsid w:val="00F105C9"/>
    <w:rsid w:val="00F158AC"/>
    <w:rsid w:val="00F17D03"/>
    <w:rsid w:val="00F30D2B"/>
    <w:rsid w:val="00F36A8C"/>
    <w:rsid w:val="00F43106"/>
    <w:rsid w:val="00F5466A"/>
    <w:rsid w:val="00F60246"/>
    <w:rsid w:val="00F9126D"/>
    <w:rsid w:val="00FA34B9"/>
    <w:rsid w:val="00FB6296"/>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8DD11-97A5-414C-ABF4-4BB6044F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2077</Words>
  <Characters>11844</Characters>
  <Application>Microsoft Office Word</Application>
  <DocSecurity>0</DocSecurity>
  <Lines>98</Lines>
  <Paragraphs>27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10</cp:revision>
  <cp:lastPrinted>2003-09-26T17:29:00Z</cp:lastPrinted>
  <dcterms:created xsi:type="dcterms:W3CDTF">2016-02-17T05:45:00Z</dcterms:created>
  <dcterms:modified xsi:type="dcterms:W3CDTF">2016-02-18T14:08:00Z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